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5278E7" w:rsidP="005278E7" w:rsidRDefault="00C84B25" w14:paraId="0EA8692B" wp14:textId="77777777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Programma svolto a.s. 202</w:t>
      </w:r>
      <w:r w:rsidR="008F4087">
        <w:rPr>
          <w:b/>
          <w:bCs/>
          <w:sz w:val="32"/>
          <w:szCs w:val="32"/>
          <w:u w:val="single"/>
        </w:rPr>
        <w:t>5</w:t>
      </w:r>
      <w:r>
        <w:rPr>
          <w:b/>
          <w:bCs/>
          <w:sz w:val="32"/>
          <w:szCs w:val="32"/>
          <w:u w:val="single"/>
        </w:rPr>
        <w:t>-202</w:t>
      </w:r>
      <w:r w:rsidR="008F4087">
        <w:rPr>
          <w:b/>
          <w:bCs/>
          <w:sz w:val="32"/>
          <w:szCs w:val="32"/>
          <w:u w:val="single"/>
        </w:rPr>
        <w:t>6</w:t>
      </w:r>
    </w:p>
    <w:p xmlns:wp14="http://schemas.microsoft.com/office/word/2010/wordml" w:rsidRPr="006F6ECD" w:rsidR="005278E7" w:rsidP="006F6ECD" w:rsidRDefault="00C84B25" w14:paraId="58DF8623" wp14:textId="77777777">
      <w:pPr>
        <w:spacing w:before="120" w:after="120"/>
        <w:jc w:val="center"/>
        <w:rPr>
          <w:sz w:val="22"/>
          <w:szCs w:val="22"/>
        </w:rPr>
      </w:pPr>
      <w:r w:rsidRPr="006F6ECD">
        <w:rPr>
          <w:b/>
          <w:bCs/>
          <w:sz w:val="32"/>
          <w:szCs w:val="32"/>
        </w:rPr>
        <w:t>Classe:</w:t>
      </w:r>
      <w:r w:rsidR="006F6ECD">
        <w:rPr>
          <w:b/>
          <w:bCs/>
          <w:sz w:val="32"/>
          <w:szCs w:val="32"/>
        </w:rPr>
        <w:t xml:space="preserve"> </w:t>
      </w:r>
      <w:r w:rsidR="00861BB4">
        <w:rPr>
          <w:b/>
          <w:bCs/>
          <w:sz w:val="32"/>
          <w:szCs w:val="32"/>
        </w:rPr>
        <w:t>1</w:t>
      </w:r>
      <w:r w:rsidR="006F6ECD">
        <w:rPr>
          <w:b/>
          <w:bCs/>
          <w:sz w:val="32"/>
          <w:szCs w:val="32"/>
        </w:rPr>
        <w:t xml:space="preserve"> </w:t>
      </w:r>
      <w:r w:rsidRPr="006F6ECD" w:rsidR="005278E7">
        <w:rPr>
          <w:b/>
          <w:bCs/>
          <w:sz w:val="32"/>
          <w:szCs w:val="32"/>
        </w:rPr>
        <w:t>EB</w:t>
      </w:r>
    </w:p>
    <w:p xmlns:wp14="http://schemas.microsoft.com/office/word/2010/wordml" w:rsidRPr="006F6ECD" w:rsidR="005278E7" w:rsidP="005278E7" w:rsidRDefault="005278E7" w14:paraId="6A418A13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 xml:space="preserve">Materia: </w:t>
      </w:r>
      <w:r w:rsidRPr="006F6ECD">
        <w:rPr>
          <w:rFonts w:ascii="Calibri" w:hAnsi="Calibri" w:cs="Calibri"/>
          <w:b/>
          <w:bCs/>
        </w:rPr>
        <w:t>Lingua Inglese</w:t>
      </w:r>
    </w:p>
    <w:p xmlns:wp14="http://schemas.microsoft.com/office/word/2010/wordml" w:rsidRPr="00BC38E1" w:rsidR="005278E7" w:rsidP="005278E7" w:rsidRDefault="005278E7" w14:paraId="54DE6AA1" wp14:textId="77777777">
      <w:pPr>
        <w:spacing w:before="120" w:after="120"/>
        <w:rPr>
          <w:rFonts w:ascii="Calibri" w:hAnsi="Calibri" w:cs="Calibri"/>
        </w:rPr>
      </w:pPr>
      <w:r w:rsidRPr="00BC38E1">
        <w:rPr>
          <w:rFonts w:ascii="Calibri" w:hAnsi="Calibri" w:cs="Calibri"/>
        </w:rPr>
        <w:t xml:space="preserve">DOCENTE: </w:t>
      </w:r>
      <w:r w:rsidRPr="00BC38E1" w:rsidR="006F6ECD">
        <w:rPr>
          <w:rFonts w:ascii="Calibri" w:hAnsi="Calibri" w:cs="Calibri"/>
        </w:rPr>
        <w:t>Antonella Giovanna Zardoni</w:t>
      </w:r>
    </w:p>
    <w:p xmlns:wp14="http://schemas.microsoft.com/office/word/2010/wordml" w:rsidRPr="00BC38E1" w:rsidR="003A056A" w:rsidP="005278E7" w:rsidRDefault="003A056A" w14:paraId="614FD312" wp14:textId="77777777">
      <w:pPr>
        <w:spacing w:before="120" w:after="120"/>
        <w:rPr>
          <w:rFonts w:ascii="Calibri" w:hAnsi="Calibri" w:cs="Calibri"/>
          <w:lang w:val="en-US"/>
        </w:rPr>
      </w:pPr>
      <w:r w:rsidRPr="00BC38E1">
        <w:rPr>
          <w:rFonts w:ascii="Calibri" w:hAnsi="Calibri" w:cs="Calibri"/>
          <w:lang w:val="en-US"/>
        </w:rPr>
        <w:t xml:space="preserve">Testo adottato: </w:t>
      </w:r>
      <w:r w:rsidRPr="00BC38E1" w:rsidR="00BC38E1">
        <w:rPr>
          <w:rFonts w:ascii="Calibri" w:hAnsi="Calibri" w:cs="Calibri"/>
          <w:lang w:val="en-US"/>
        </w:rPr>
        <w:t>Kilbey-Wood</w:t>
      </w:r>
      <w:r w:rsidRPr="00BC38E1">
        <w:rPr>
          <w:rFonts w:ascii="Calibri" w:hAnsi="Calibri" w:cs="Calibri"/>
          <w:lang w:val="en-US"/>
        </w:rPr>
        <w:t xml:space="preserve"> “</w:t>
      </w:r>
      <w:r w:rsidRPr="00BC38E1" w:rsidR="00BC38E1">
        <w:rPr>
          <w:rFonts w:ascii="Calibri" w:hAnsi="Calibri" w:cs="Calibri"/>
          <w:i/>
          <w:lang w:val="en-US"/>
        </w:rPr>
        <w:t>Both Sides B1/B1+</w:t>
      </w:r>
      <w:r w:rsidRPr="00BC38E1">
        <w:rPr>
          <w:rFonts w:ascii="Calibri" w:hAnsi="Calibri" w:cs="Calibri"/>
          <w:lang w:val="en-US"/>
        </w:rPr>
        <w:t xml:space="preserve">” – </w:t>
      </w:r>
      <w:r w:rsidR="00BC38E1">
        <w:rPr>
          <w:rFonts w:ascii="Calibri" w:hAnsi="Calibri" w:cs="Calibri"/>
          <w:lang w:val="en-US"/>
        </w:rPr>
        <w:t>Cambridge</w:t>
      </w:r>
      <w:r w:rsidRPr="00BC38E1">
        <w:rPr>
          <w:rFonts w:ascii="Calibri" w:hAnsi="Calibri" w:cs="Calibri"/>
          <w:lang w:val="en-US"/>
        </w:rPr>
        <w:t xml:space="preserve"> </w:t>
      </w:r>
      <w:r w:rsidRPr="00BC38E1" w:rsidR="005278E7">
        <w:rPr>
          <w:rFonts w:ascii="Calibri" w:hAnsi="Calibri" w:cs="Calibri"/>
          <w:lang w:val="en-US"/>
        </w:rPr>
        <w:t xml:space="preserve"> </w:t>
      </w:r>
    </w:p>
    <w:p xmlns:wp14="http://schemas.microsoft.com/office/word/2010/wordml" w:rsidRPr="00BC38E1" w:rsidR="003A056A" w:rsidP="00BC38E1" w:rsidRDefault="003A056A" w14:paraId="0A5B239D" wp14:textId="77777777">
      <w:pPr>
        <w:spacing w:before="120" w:after="120"/>
        <w:rPr>
          <w:rFonts w:ascii="Calibri" w:hAnsi="Calibri" w:cs="Calibri"/>
        </w:rPr>
      </w:pPr>
      <w:r w:rsidRPr="00BC38E1">
        <w:rPr>
          <w:rFonts w:ascii="Calibri" w:hAnsi="Calibri" w:cs="Calibri"/>
          <w:lang w:val="en-US"/>
        </w:rPr>
        <w:tab/>
      </w:r>
      <w:r w:rsidRPr="00BC38E1">
        <w:rPr>
          <w:rFonts w:ascii="Calibri" w:hAnsi="Calibri" w:cs="Calibri"/>
          <w:lang w:val="en-US"/>
        </w:rPr>
        <w:tab/>
      </w:r>
      <w:r w:rsidRPr="00BC38E1" w:rsidR="00BC38E1">
        <w:rPr>
          <w:rFonts w:ascii="Calibri" w:hAnsi="Calibri" w:cs="Calibri"/>
        </w:rPr>
        <w:t>Laura Bonci, Sarah M. Howell</w:t>
      </w:r>
      <w:r w:rsidRPr="00BC38E1">
        <w:rPr>
          <w:rFonts w:ascii="Calibri" w:hAnsi="Calibri" w:cs="Calibri"/>
        </w:rPr>
        <w:t xml:space="preserve">– </w:t>
      </w:r>
      <w:r w:rsidRPr="00BC38E1">
        <w:rPr>
          <w:rFonts w:ascii="Calibri" w:hAnsi="Calibri" w:cs="Calibri"/>
          <w:i/>
        </w:rPr>
        <w:t>“</w:t>
      </w:r>
      <w:r w:rsidRPr="00BC38E1" w:rsidR="00BC38E1">
        <w:rPr>
          <w:rFonts w:ascii="Calibri" w:hAnsi="Calibri" w:cs="Calibri"/>
          <w:iCs/>
        </w:rPr>
        <w:t>Grammar in Progress</w:t>
      </w:r>
      <w:r w:rsidRPr="00BC38E1">
        <w:rPr>
          <w:rFonts w:ascii="Calibri" w:hAnsi="Calibri" w:cs="Calibri"/>
          <w:i/>
        </w:rPr>
        <w:t>”</w:t>
      </w:r>
      <w:r w:rsidRPr="00BC38E1">
        <w:rPr>
          <w:rFonts w:ascii="Calibri" w:hAnsi="Calibri" w:cs="Calibri"/>
        </w:rPr>
        <w:t xml:space="preserve"> – </w:t>
      </w:r>
      <w:r w:rsidR="00BC38E1">
        <w:rPr>
          <w:rFonts w:ascii="Calibri" w:hAnsi="Calibri" w:cs="Calibri"/>
        </w:rPr>
        <w:t>Zanichelli</w:t>
      </w:r>
    </w:p>
    <w:p xmlns:wp14="http://schemas.microsoft.com/office/word/2010/wordml" w:rsidRPr="006F6ECD" w:rsidR="006F6ECD" w:rsidP="006F6ECD" w:rsidRDefault="006F6ECD" w14:paraId="4D90E28A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  <w:b/>
          <w:bCs/>
        </w:rPr>
        <w:t>PROGRAMMAZIONE PER COMPETENZE units 1-5</w:t>
      </w:r>
      <w:r w:rsidRPr="006F6ECD">
        <w:rPr>
          <w:rFonts w:ascii="Calibri" w:hAnsi="Calibri" w:cs="Calibri"/>
        </w:rPr>
        <w:t> </w:t>
      </w:r>
    </w:p>
    <w:p xmlns:wp14="http://schemas.microsoft.com/office/word/2010/wordml" w:rsidRPr="006F6ECD" w:rsidR="006F6ECD" w:rsidP="006F6ECD" w:rsidRDefault="006F6ECD" w14:paraId="2B4273BD" wp14:textId="77777777">
      <w:pPr>
        <w:spacing w:before="120" w:after="120"/>
        <w:jc w:val="both"/>
        <w:rPr>
          <w:rFonts w:ascii="Calibri" w:hAnsi="Calibri" w:cs="Calibri"/>
        </w:rPr>
      </w:pPr>
      <w:r w:rsidRPr="006F6ECD">
        <w:rPr>
          <w:rFonts w:ascii="Calibri" w:hAnsi="Calibri" w:cs="Calibri"/>
        </w:rPr>
        <w:t>In linea con quanto previsto dai Programmi per l’istruzione tecnica e da quanto stabilito in sede di dipartimento disciplinare, l’insegnamento della lingua inglese, in particolare in prima, è indirizzato al rafforzamento del livello linguistico A2 del Quadro di Riferimento Europeo ed un avvio al B1. Il programma sarà articolato secondo il seguente schema: </w:t>
      </w:r>
    </w:p>
    <w:p xmlns:wp14="http://schemas.microsoft.com/office/word/2010/wordml" w:rsidRPr="006F6ECD" w:rsidR="006F6ECD" w:rsidP="006F6ECD" w:rsidRDefault="006F6ECD" w14:paraId="5A07753A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• Lezioni di lingua utili anche alla preparazione delle certificazioni in lingua inglese effettuate con l’ausilio del libro di testo in adozione (Units 1-5) </w:t>
      </w:r>
    </w:p>
    <w:p xmlns:wp14="http://schemas.microsoft.com/office/word/2010/wordml" w:rsidRPr="006F6ECD" w:rsidR="006F6ECD" w:rsidP="006F6ECD" w:rsidRDefault="006F6ECD" w14:paraId="6F5E573A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• Lezioni di potenziamento delle abilità orali con particolare attenzione alla presentazione di argomenti relativi alla civiltà anglosassone (culturali, storico, geografici e letterari); </w:t>
      </w:r>
    </w:p>
    <w:p xmlns:wp14="http://schemas.microsoft.com/office/word/2010/wordml" w:rsidRPr="006F6ECD" w:rsidR="006F6ECD" w:rsidP="006F6ECD" w:rsidRDefault="006F6ECD" w14:paraId="0A37501D" wp14:textId="77777777">
      <w:pPr>
        <w:spacing w:before="120" w:after="120"/>
        <w:rPr>
          <w:rFonts w:ascii="Calibri" w:hAnsi="Calibri" w:cs="Calibri"/>
          <w:b/>
          <w:bCs/>
        </w:rPr>
      </w:pPr>
    </w:p>
    <w:p xmlns:wp14="http://schemas.microsoft.com/office/word/2010/wordml" w:rsidRPr="006F6ECD" w:rsidR="006F6ECD" w:rsidP="006F6ECD" w:rsidRDefault="006F6ECD" w14:paraId="20D35998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  <w:b/>
          <w:bCs/>
        </w:rPr>
        <w:t>Obiettivi specifici di apprendimento</w:t>
      </w:r>
      <w:r w:rsidRPr="006F6ECD">
        <w:rPr>
          <w:rFonts w:ascii="Calibri" w:hAnsi="Calibri" w:cs="Calibri"/>
        </w:rPr>
        <w:t> </w:t>
      </w:r>
    </w:p>
    <w:p xmlns:wp14="http://schemas.microsoft.com/office/word/2010/wordml" w:rsidRPr="006F6ECD" w:rsidR="006F6ECD" w:rsidP="006F6ECD" w:rsidRDefault="006F6ECD" w14:paraId="07C162B0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Sviluppare conoscenze e competenze linguistico-comunicative: utilizzare una lingua straniera per i principali scopi comunicativi ed operativi </w:t>
      </w:r>
    </w:p>
    <w:p xmlns:wp14="http://schemas.microsoft.com/office/word/2010/wordml" w:rsidRPr="006F6ECD" w:rsidR="006F6ECD" w:rsidP="006F6ECD" w:rsidRDefault="006F6ECD" w14:paraId="23EE804F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  <w:b/>
          <w:bCs/>
        </w:rPr>
        <w:t>Obiettivi generali</w:t>
      </w:r>
      <w:r w:rsidRPr="006F6ECD">
        <w:rPr>
          <w:rFonts w:ascii="Calibri" w:hAnsi="Calibri" w:cs="Calibri"/>
        </w:rPr>
        <w:t> </w:t>
      </w:r>
    </w:p>
    <w:p xmlns:wp14="http://schemas.microsoft.com/office/word/2010/wordml" w:rsidRPr="006F6ECD" w:rsidR="006F6ECD" w:rsidP="006F6ECD" w:rsidRDefault="006F6ECD" w14:paraId="5C047581" wp14:textId="77777777">
      <w:pPr>
        <w:numPr>
          <w:ilvl w:val="0"/>
          <w:numId w:val="10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Utilizzare semplici strategie di autovalutazione e autocorrezione. </w:t>
      </w:r>
    </w:p>
    <w:p xmlns:wp14="http://schemas.microsoft.com/office/word/2010/wordml" w:rsidRPr="006F6ECD" w:rsidR="006F6ECD" w:rsidP="006F6ECD" w:rsidRDefault="006F6ECD" w14:paraId="65177A6C" wp14:textId="77777777">
      <w:pPr>
        <w:numPr>
          <w:ilvl w:val="0"/>
          <w:numId w:val="11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Mettere in atto comportamenti di autonomia, autocontrollo e fiducia in sé stessi. </w:t>
      </w:r>
    </w:p>
    <w:p xmlns:wp14="http://schemas.microsoft.com/office/word/2010/wordml" w:rsidRPr="006F6ECD" w:rsidR="006F6ECD" w:rsidP="006F6ECD" w:rsidRDefault="006F6ECD" w14:paraId="34614D39" wp14:textId="77777777">
      <w:pPr>
        <w:numPr>
          <w:ilvl w:val="0"/>
          <w:numId w:val="12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Lavorare autonomamente, a coppie, in gruppo, cooperando e rispettando le regole. </w:t>
      </w:r>
    </w:p>
    <w:p xmlns:wp14="http://schemas.microsoft.com/office/word/2010/wordml" w:rsidRPr="006F6ECD" w:rsidR="006F6ECD" w:rsidP="006F6ECD" w:rsidRDefault="006F6ECD" w14:paraId="4D437035" wp14:textId="77777777">
      <w:pPr>
        <w:numPr>
          <w:ilvl w:val="0"/>
          <w:numId w:val="13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Aiutare e rispettare gli altri. </w:t>
      </w:r>
    </w:p>
    <w:p xmlns:wp14="http://schemas.microsoft.com/office/word/2010/wordml" w:rsidRPr="006F6ECD" w:rsidR="006F6ECD" w:rsidP="006F6ECD" w:rsidRDefault="006F6ECD" w14:paraId="2EBA4F3C" wp14:textId="77777777">
      <w:pPr>
        <w:numPr>
          <w:ilvl w:val="0"/>
          <w:numId w:val="14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Raggiungere attraverso l’uso di una lingua diversa dalla propria la consapevolezza dell’importanza del comunicare. </w:t>
      </w:r>
    </w:p>
    <w:p xmlns:wp14="http://schemas.microsoft.com/office/word/2010/wordml" w:rsidRPr="006F6ECD" w:rsidR="006F6ECD" w:rsidP="006F6ECD" w:rsidRDefault="006F6ECD" w14:paraId="22A96414" wp14:textId="77777777">
      <w:pPr>
        <w:numPr>
          <w:ilvl w:val="0"/>
          <w:numId w:val="15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Parlare e comunicare con i coetanei scambiando domande e informazioni. </w:t>
      </w:r>
    </w:p>
    <w:p xmlns:wp14="http://schemas.microsoft.com/office/word/2010/wordml" w:rsidRPr="006F6ECD" w:rsidR="006F6ECD" w:rsidP="006F6ECD" w:rsidRDefault="006F6ECD" w14:paraId="0EECFAA3" wp14:textId="77777777">
      <w:pPr>
        <w:numPr>
          <w:ilvl w:val="0"/>
          <w:numId w:val="16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Utilizzare la voce per imitare e riprodurre suoni e frasi da soli o in gruppo. </w:t>
      </w:r>
    </w:p>
    <w:p xmlns:wp14="http://schemas.microsoft.com/office/word/2010/wordml" w:rsidRPr="006F6ECD" w:rsidR="006F6ECD" w:rsidP="006F6ECD" w:rsidRDefault="006F6ECD" w14:paraId="26B9358E" wp14:textId="77777777">
      <w:pPr>
        <w:numPr>
          <w:ilvl w:val="0"/>
          <w:numId w:val="17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Interpretare immagini e foto. </w:t>
      </w:r>
    </w:p>
    <w:p xmlns:wp14="http://schemas.microsoft.com/office/word/2010/wordml" w:rsidRPr="006F6ECD" w:rsidR="006F6ECD" w:rsidP="006F6ECD" w:rsidRDefault="006F6ECD" w14:paraId="227AA4E7" wp14:textId="77777777">
      <w:pPr>
        <w:numPr>
          <w:ilvl w:val="0"/>
          <w:numId w:val="18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Proporre ipotesi. </w:t>
      </w:r>
    </w:p>
    <w:p xmlns:wp14="http://schemas.microsoft.com/office/word/2010/wordml" w:rsidRPr="006F6ECD" w:rsidR="006F6ECD" w:rsidP="006F6ECD" w:rsidRDefault="006F6ECD" w14:paraId="66EA674C" wp14:textId="77777777">
      <w:pPr>
        <w:numPr>
          <w:ilvl w:val="0"/>
          <w:numId w:val="19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Provare interesse e piacere verso l’apprendimento di una lingua straniera. </w:t>
      </w:r>
    </w:p>
    <w:p xmlns:wp14="http://schemas.microsoft.com/office/word/2010/wordml" w:rsidRPr="006F6ECD" w:rsidR="006F6ECD" w:rsidP="006F6ECD" w:rsidRDefault="006F6ECD" w14:paraId="1DF8B716" wp14:textId="77777777">
      <w:pPr>
        <w:numPr>
          <w:ilvl w:val="0"/>
          <w:numId w:val="20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Dimostrare apertura e interesse verso la cultura di altri paesi. </w:t>
      </w:r>
    </w:p>
    <w:p xmlns:wp14="http://schemas.microsoft.com/office/word/2010/wordml" w:rsidRPr="006F6ECD" w:rsidR="006F6ECD" w:rsidP="006F6ECD" w:rsidRDefault="006F6ECD" w14:paraId="5015D797" wp14:textId="77777777">
      <w:pPr>
        <w:numPr>
          <w:ilvl w:val="0"/>
          <w:numId w:val="21"/>
        </w:num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Operare comparazioni e riflettere su alcune differenze fra culture diverse. </w:t>
      </w:r>
    </w:p>
    <w:p xmlns:wp14="http://schemas.microsoft.com/office/word/2010/wordml" w:rsidRPr="006F6ECD" w:rsidR="003A056A" w:rsidP="005278E7" w:rsidRDefault="003A056A" w14:paraId="5DAB6C7B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Pr="006F6ECD" w:rsidR="003A056A" w:rsidP="005278E7" w:rsidRDefault="005278E7" w14:paraId="3675BD6C" wp14:textId="77777777">
      <w:pPr>
        <w:rPr>
          <w:rFonts w:ascii="Calibri" w:hAnsi="Calibri" w:cs="Calibri"/>
          <w:b/>
          <w:bCs/>
        </w:rPr>
      </w:pPr>
      <w:r w:rsidRPr="006F6ECD">
        <w:rPr>
          <w:rFonts w:ascii="Calibri" w:hAnsi="Calibri" w:cs="Calibri"/>
          <w:b/>
          <w:bCs/>
          <w:u w:val="single"/>
        </w:rPr>
        <w:t>Conoscenze grammaticali</w:t>
      </w:r>
      <w:r w:rsidRPr="006F6ECD">
        <w:rPr>
          <w:rFonts w:ascii="Calibri" w:hAnsi="Calibri" w:cs="Calibri"/>
          <w:b/>
          <w:bCs/>
        </w:rPr>
        <w:t xml:space="preserve">: </w:t>
      </w:r>
    </w:p>
    <w:p xmlns:wp14="http://schemas.microsoft.com/office/word/2010/wordml" w:rsidRPr="00BC38E1" w:rsidR="003A056A" w:rsidP="005278E7" w:rsidRDefault="003A654E" w14:paraId="150F46C3" wp14:textId="77777777">
      <w:pPr>
        <w:rPr>
          <w:rFonts w:ascii="Calibri" w:hAnsi="Calibri" w:cs="Calibri"/>
          <w:b/>
          <w:bCs/>
          <w:u w:val="single"/>
          <w:lang w:val="en-US"/>
        </w:rPr>
      </w:pPr>
      <w:r w:rsidRPr="00BC38E1">
        <w:rPr>
          <w:rFonts w:ascii="Calibri" w:hAnsi="Calibri" w:cs="Calibri"/>
          <w:b/>
          <w:bCs/>
          <w:u w:val="single"/>
          <w:lang w:val="en-US"/>
        </w:rPr>
        <w:t>level A2</w:t>
      </w:r>
      <w:r w:rsidRPr="00BC38E1" w:rsidR="00BC38E1">
        <w:rPr>
          <w:rFonts w:ascii="Calibri" w:hAnsi="Calibri" w:cs="Calibri"/>
          <w:b/>
          <w:bCs/>
          <w:u w:val="single"/>
          <w:lang w:val="en-US"/>
        </w:rPr>
        <w:t xml:space="preserve"> starter</w:t>
      </w:r>
      <w:r w:rsidRPr="00BC38E1">
        <w:rPr>
          <w:rFonts w:ascii="Calibri" w:hAnsi="Calibri" w:cs="Calibri"/>
          <w:b/>
          <w:bCs/>
          <w:u w:val="single"/>
          <w:lang w:val="en-US"/>
        </w:rPr>
        <w:t>:</w:t>
      </w:r>
    </w:p>
    <w:p xmlns:wp14="http://schemas.microsoft.com/office/word/2010/wordml" w:rsidRPr="00BC38E1" w:rsidR="00BC38E1" w:rsidP="005278E7" w:rsidRDefault="00BC38E1" w14:paraId="7B4E0799" wp14:textId="77777777">
      <w:pPr>
        <w:rPr>
          <w:rFonts w:ascii="Calibri" w:hAnsi="Calibri" w:cs="Calibri"/>
          <w:lang w:val="en-US"/>
        </w:rPr>
      </w:pPr>
      <w:r w:rsidRPr="00BC38E1">
        <w:rPr>
          <w:rFonts w:ascii="Calibri" w:hAnsi="Calibri" w:cs="Calibri"/>
          <w:lang w:val="en-US"/>
        </w:rPr>
        <w:t>Verbs of routine; Present simple; Adverbs of frequency</w:t>
      </w:r>
      <w:r>
        <w:rPr>
          <w:rFonts w:ascii="Calibri" w:hAnsi="Calibri" w:cs="Calibri"/>
          <w:lang w:val="en-US"/>
        </w:rPr>
        <w:t>;</w:t>
      </w:r>
      <w:r w:rsidRPr="00BC38E1">
        <w:rPr>
          <w:rFonts w:ascii="Calibri" w:hAnsi="Calibri" w:cs="Calibri"/>
          <w:lang w:val="en-US"/>
        </w:rPr>
        <w:t xml:space="preserve"> there is/are; some/any; a lot of, a little, a few; too much/many, too little/few</w:t>
      </w:r>
      <w:r>
        <w:rPr>
          <w:rFonts w:ascii="Calibri" w:hAnsi="Calibri" w:cs="Calibri"/>
          <w:lang w:val="en-US"/>
        </w:rPr>
        <w:t xml:space="preserve">; </w:t>
      </w:r>
      <w:r w:rsidRPr="00BC38E1">
        <w:rPr>
          <w:rFonts w:ascii="Calibri" w:hAnsi="Calibri" w:cs="Calibri"/>
          <w:lang w:val="en-US"/>
        </w:rPr>
        <w:t>Past simple: be; Past simple: regular and irregular verbs</w:t>
      </w:r>
      <w:r>
        <w:rPr>
          <w:rFonts w:ascii="Calibri" w:hAnsi="Calibri" w:cs="Calibri"/>
          <w:lang w:val="en-US"/>
        </w:rPr>
        <w:t xml:space="preserve">; </w:t>
      </w:r>
      <w:r w:rsidRPr="00BC38E1">
        <w:rPr>
          <w:rFonts w:ascii="Calibri" w:hAnsi="Calibri" w:cs="Calibri"/>
          <w:lang w:val="en-US"/>
        </w:rPr>
        <w:t xml:space="preserve">Comparative and Superlative adjectives; (In)equality: (not) as +adjective+ </w:t>
      </w:r>
      <w:r>
        <w:rPr>
          <w:rFonts w:ascii="Calibri" w:hAnsi="Calibri" w:cs="Calibri"/>
          <w:lang w:val="en-US"/>
        </w:rPr>
        <w:t xml:space="preserve">as; </w:t>
      </w:r>
      <w:r w:rsidRPr="00BC38E1">
        <w:rPr>
          <w:rFonts w:ascii="Calibri" w:hAnsi="Calibri" w:cs="Calibri"/>
          <w:lang w:val="en-US"/>
        </w:rPr>
        <w:t>Present continuous for the future; be going to; will</w:t>
      </w:r>
      <w:r>
        <w:rPr>
          <w:rFonts w:ascii="Calibri" w:hAnsi="Calibri" w:cs="Calibri"/>
          <w:lang w:val="en-US"/>
        </w:rPr>
        <w:t>.</w:t>
      </w:r>
    </w:p>
    <w:p xmlns:wp14="http://schemas.microsoft.com/office/word/2010/wordml" w:rsidR="00BC38E1" w:rsidP="005278E7" w:rsidRDefault="00BC38E1" w14:paraId="02EB378F" wp14:textId="77777777">
      <w:pPr>
        <w:rPr>
          <w:rFonts w:ascii="Calibri" w:hAnsi="Calibri" w:cs="Calibri"/>
          <w:lang w:val="en-US"/>
        </w:rPr>
      </w:pPr>
    </w:p>
    <w:p xmlns:wp14="http://schemas.microsoft.com/office/word/2010/wordml" w:rsidRPr="002D6DDD" w:rsidR="003A654E" w:rsidP="005278E7" w:rsidRDefault="003A654E" w14:paraId="473453FA" wp14:textId="77777777">
      <w:pPr>
        <w:rPr>
          <w:rFonts w:ascii="Calibri" w:hAnsi="Calibri" w:cs="Calibri"/>
          <w:b/>
          <w:bCs/>
          <w:u w:val="single"/>
          <w:lang w:val="en-GB"/>
        </w:rPr>
      </w:pPr>
      <w:r w:rsidRPr="002D6DDD">
        <w:rPr>
          <w:rFonts w:ascii="Calibri" w:hAnsi="Calibri" w:cs="Calibri"/>
          <w:b/>
          <w:bCs/>
          <w:u w:val="single"/>
          <w:lang w:val="en-GB"/>
        </w:rPr>
        <w:t>level B1:</w:t>
      </w:r>
    </w:p>
    <w:p xmlns:wp14="http://schemas.microsoft.com/office/word/2010/wordml" w:rsidR="006F43E8" w:rsidP="005278E7" w:rsidRDefault="00691623" w14:paraId="38624ACA" wp14:textId="77777777">
      <w:pPr>
        <w:rPr>
          <w:rFonts w:ascii="Calibri" w:hAnsi="Calibri" w:cs="Calibri"/>
          <w:lang w:val="en-US"/>
        </w:rPr>
      </w:pPr>
      <w:r w:rsidRPr="00691623">
        <w:rPr>
          <w:rFonts w:ascii="Calibri" w:hAnsi="Calibri" w:cs="Calibri"/>
          <w:lang w:val="en-US"/>
        </w:rPr>
        <w:t>Present simple vs Present continuousPast simple vs Past continuous</w:t>
      </w:r>
      <w:r>
        <w:rPr>
          <w:rFonts w:ascii="Calibri" w:hAnsi="Calibri" w:cs="Calibri"/>
          <w:lang w:val="en-US"/>
        </w:rPr>
        <w:t xml:space="preserve"> </w:t>
      </w:r>
      <w:r w:rsidRPr="00691623">
        <w:rPr>
          <w:rFonts w:ascii="Calibri" w:hAnsi="Calibri" w:cs="Calibri"/>
          <w:lang w:val="en-US"/>
        </w:rPr>
        <w:t>Ability in the present and past</w:t>
      </w:r>
    </w:p>
    <w:p xmlns:wp14="http://schemas.microsoft.com/office/word/2010/wordml" w:rsidR="00691623" w:rsidP="005278E7" w:rsidRDefault="00691623" w14:paraId="7832FAC3" wp14:textId="77777777">
      <w:pPr>
        <w:rPr>
          <w:rFonts w:ascii="Calibri" w:hAnsi="Calibri" w:cs="Calibri"/>
          <w:lang w:val="en-US"/>
        </w:rPr>
      </w:pPr>
      <w:r w:rsidRPr="00691623">
        <w:rPr>
          <w:rFonts w:ascii="Calibri" w:hAnsi="Calibri" w:cs="Calibri"/>
          <w:lang w:val="en-US"/>
        </w:rPr>
        <w:t>used toSubject vs object questionsPast perfect</w:t>
      </w:r>
    </w:p>
    <w:p xmlns:wp14="http://schemas.microsoft.com/office/word/2010/wordml" w:rsidR="00691623" w:rsidP="005278E7" w:rsidRDefault="00691623" w14:paraId="4D362ECD" wp14:textId="4C95C4B3">
      <w:pPr>
        <w:rPr>
          <w:rFonts w:ascii="Calibri" w:hAnsi="Calibri" w:cs="Calibri"/>
          <w:lang w:val="en-US"/>
        </w:rPr>
      </w:pPr>
      <w:r w:rsidRPr="53BE0C28" w:rsidR="00691623">
        <w:rPr>
          <w:rFonts w:ascii="Calibri" w:hAnsi="Calibri" w:cs="Calibri"/>
          <w:lang w:val="en-US"/>
        </w:rPr>
        <w:t xml:space="preserve">Present </w:t>
      </w:r>
      <w:r w:rsidRPr="53BE0C28" w:rsidR="00691623">
        <w:rPr>
          <w:rFonts w:ascii="Calibri" w:hAnsi="Calibri" w:cs="Calibri"/>
          <w:lang w:val="en-US"/>
        </w:rPr>
        <w:t>perfectPresent</w:t>
      </w:r>
      <w:r w:rsidRPr="53BE0C28" w:rsidR="00691623">
        <w:rPr>
          <w:rFonts w:ascii="Calibri" w:hAnsi="Calibri" w:cs="Calibri"/>
          <w:lang w:val="en-US"/>
        </w:rPr>
        <w:t xml:space="preserve"> perfect </w:t>
      </w:r>
      <w:r w:rsidRPr="53BE0C28" w:rsidR="00691623">
        <w:rPr>
          <w:rFonts w:ascii="Calibri" w:hAnsi="Calibri" w:cs="Calibri"/>
          <w:lang w:val="en-US"/>
        </w:rPr>
        <w:t>with  how</w:t>
      </w:r>
      <w:r w:rsidRPr="53BE0C28" w:rsidR="00691623">
        <w:rPr>
          <w:rFonts w:ascii="Calibri" w:hAnsi="Calibri" w:cs="Calibri"/>
          <w:lang w:val="en-US"/>
        </w:rPr>
        <w:t xml:space="preserve"> long/for/since</w:t>
      </w:r>
      <w:r w:rsidRPr="53BE0C28" w:rsidR="00691623">
        <w:rPr>
          <w:rFonts w:ascii="Calibri" w:hAnsi="Calibri" w:cs="Calibri"/>
          <w:lang w:val="en-US"/>
        </w:rPr>
        <w:t xml:space="preserve"> </w:t>
      </w:r>
    </w:p>
    <w:p xmlns:wp14="http://schemas.microsoft.com/office/word/2010/wordml" w:rsidR="00691623" w:rsidP="005278E7" w:rsidRDefault="00691623" w14:paraId="6CF7E735" wp14:textId="77777777">
      <w:pPr>
        <w:rPr>
          <w:rFonts w:ascii="Calibri" w:hAnsi="Calibri" w:cs="Calibri"/>
          <w:lang w:val="en-US"/>
        </w:rPr>
      </w:pPr>
      <w:r w:rsidRPr="00691623">
        <w:rPr>
          <w:rFonts w:ascii="Calibri" w:hAnsi="Calibri" w:cs="Calibri"/>
          <w:lang w:val="en-US"/>
        </w:rPr>
        <w:t>Verbs of perception</w:t>
      </w:r>
      <w:r>
        <w:rPr>
          <w:rFonts w:ascii="Calibri" w:hAnsi="Calibri" w:cs="Calibri"/>
          <w:lang w:val="en-US"/>
        </w:rPr>
        <w:t xml:space="preserve">, </w:t>
      </w:r>
      <w:r w:rsidRPr="00691623">
        <w:rPr>
          <w:rFonts w:ascii="Calibri" w:hAnsi="Calibri" w:cs="Calibri"/>
          <w:lang w:val="en-US"/>
        </w:rPr>
        <w:t>Present and past participles as adjectives</w:t>
      </w:r>
      <w:r>
        <w:rPr>
          <w:rFonts w:ascii="Calibri" w:hAnsi="Calibri" w:cs="Calibri"/>
          <w:lang w:val="en-US"/>
        </w:rPr>
        <w:t xml:space="preserve"> </w:t>
      </w:r>
      <w:r w:rsidRPr="00691623">
        <w:rPr>
          <w:rFonts w:ascii="Calibri" w:hAnsi="Calibri" w:cs="Calibri"/>
          <w:lang w:val="en-US"/>
        </w:rPr>
        <w:t>Adverbs of manner and degree</w:t>
      </w:r>
    </w:p>
    <w:p xmlns:wp14="http://schemas.microsoft.com/office/word/2010/wordml" w:rsidRPr="00691623" w:rsidR="00691623" w:rsidP="005278E7" w:rsidRDefault="00691623" w14:paraId="2526B043" wp14:textId="77777777">
      <w:pPr>
        <w:rPr>
          <w:rFonts w:ascii="Calibri" w:hAnsi="Calibri" w:cs="Calibri"/>
          <w:lang w:val="en-US"/>
        </w:rPr>
      </w:pPr>
      <w:r w:rsidRPr="00691623">
        <w:rPr>
          <w:rFonts w:ascii="Calibri" w:hAnsi="Calibri" w:cs="Calibri"/>
          <w:lang w:val="en-US"/>
        </w:rPr>
        <w:t>Uses of get</w:t>
      </w:r>
      <w:r>
        <w:rPr>
          <w:rFonts w:ascii="Calibri" w:hAnsi="Calibri" w:cs="Calibri"/>
          <w:lang w:val="en-US"/>
        </w:rPr>
        <w:t xml:space="preserve">; </w:t>
      </w:r>
      <w:r w:rsidRPr="00691623">
        <w:rPr>
          <w:rFonts w:ascii="Calibri" w:hAnsi="Calibri" w:cs="Calibri"/>
          <w:lang w:val="en-US"/>
        </w:rPr>
        <w:t>should, ought to, had better(don’t) have to, (don’t) need to, must(n’t)</w:t>
      </w:r>
    </w:p>
    <w:p xmlns:wp14="http://schemas.microsoft.com/office/word/2010/wordml" w:rsidRPr="00691623" w:rsidR="00691623" w:rsidP="005278E7" w:rsidRDefault="00691623" w14:paraId="6A05A809" wp14:textId="77777777">
      <w:pPr>
        <w:rPr>
          <w:rFonts w:ascii="Calibri" w:hAnsi="Calibri" w:cs="Calibri"/>
          <w:lang w:val="en-US"/>
        </w:rPr>
      </w:pPr>
    </w:p>
    <w:p xmlns:wp14="http://schemas.microsoft.com/office/word/2010/wordml" w:rsidRPr="006F6ECD" w:rsidR="005278E7" w:rsidP="005278E7" w:rsidRDefault="005278E7" w14:paraId="3C760779" wp14:textId="77777777">
      <w:pPr>
        <w:rPr>
          <w:rFonts w:ascii="Calibri" w:hAnsi="Calibri" w:cs="Calibri"/>
          <w:b/>
          <w:bCs/>
          <w:lang w:val="en-GB"/>
        </w:rPr>
      </w:pPr>
      <w:r w:rsidRPr="006F6ECD">
        <w:rPr>
          <w:rFonts w:ascii="Calibri" w:hAnsi="Calibri" w:cs="Calibri"/>
          <w:b/>
          <w:bCs/>
          <w:u w:val="single"/>
          <w:lang w:val="en-GB"/>
        </w:rPr>
        <w:t>Conoscenze lessicali</w:t>
      </w:r>
      <w:r w:rsidRPr="006F6ECD">
        <w:rPr>
          <w:rFonts w:ascii="Calibri" w:hAnsi="Calibri" w:cs="Calibri"/>
          <w:b/>
          <w:bCs/>
          <w:lang w:val="en-GB"/>
        </w:rPr>
        <w:t xml:space="preserve">: </w:t>
      </w:r>
    </w:p>
    <w:p xmlns:wp14="http://schemas.microsoft.com/office/word/2010/wordml" w:rsidRPr="006F6ECD" w:rsidR="006F43E8" w:rsidP="005278E7" w:rsidRDefault="006F43E8" w14:paraId="700B06C8" wp14:textId="77777777">
      <w:pPr>
        <w:rPr>
          <w:rFonts w:ascii="Calibri" w:hAnsi="Calibri" w:cs="Calibri"/>
          <w:lang w:val="en-GB"/>
        </w:rPr>
      </w:pPr>
      <w:r w:rsidRPr="006F6ECD">
        <w:rPr>
          <w:rFonts w:ascii="Calibri" w:hAnsi="Calibri" w:cs="Calibri"/>
          <w:lang w:val="en-GB"/>
        </w:rPr>
        <w:t>T</w:t>
      </w:r>
      <w:r w:rsidRPr="006F6ECD" w:rsidR="00C5185B">
        <w:rPr>
          <w:rFonts w:ascii="Calibri" w:hAnsi="Calibri" w:cs="Calibri"/>
          <w:lang w:val="en-GB"/>
        </w:rPr>
        <w:t xml:space="preserve">opics: </w:t>
      </w:r>
      <w:r w:rsidR="00691623">
        <w:rPr>
          <w:rFonts w:ascii="Calibri" w:hAnsi="Calibri" w:cs="Calibri"/>
          <w:lang w:val="en-GB"/>
        </w:rPr>
        <w:t xml:space="preserve">technology, clothes, feelings, jobs, personal descriptions, esperiences, conservation, natural phenomena, relationships, consumer products, housing/housework. </w:t>
      </w:r>
    </w:p>
    <w:p xmlns:wp14="http://schemas.microsoft.com/office/word/2010/wordml" w:rsidRPr="006F6ECD" w:rsidR="00CF3BE8" w:rsidP="005278E7" w:rsidRDefault="00CF3BE8" w14:paraId="5A39BBE3" wp14:textId="77777777">
      <w:pPr>
        <w:rPr>
          <w:rFonts w:ascii="Calibri" w:hAnsi="Calibri" w:cs="Calibri"/>
          <w:lang w:val="en-GB"/>
        </w:rPr>
      </w:pPr>
    </w:p>
    <w:p xmlns:wp14="http://schemas.microsoft.com/office/word/2010/wordml" w:rsidRPr="00691623" w:rsidR="005278E7" w:rsidP="005278E7" w:rsidRDefault="00CF3BE8" w14:paraId="7289005F" wp14:textId="77777777">
      <w:pPr>
        <w:rPr>
          <w:rFonts w:ascii="Calibri" w:hAnsi="Calibri" w:cs="Calibri"/>
          <w:lang w:val="en-US" w:eastAsia="it-IT"/>
        </w:rPr>
      </w:pPr>
      <w:r w:rsidRPr="00691623">
        <w:rPr>
          <w:rFonts w:ascii="Calibri" w:hAnsi="Calibri" w:cs="Calibri"/>
          <w:lang w:val="en-US" w:eastAsia="it-IT"/>
        </w:rPr>
        <w:t xml:space="preserve">Functions: </w:t>
      </w:r>
      <w:r w:rsidRPr="00691623" w:rsidR="00691623">
        <w:rPr>
          <w:rFonts w:ascii="Calibri" w:hAnsi="Calibri" w:cs="Calibri"/>
          <w:lang w:val="en-US" w:eastAsia="it-IT"/>
        </w:rPr>
        <w:t>adding information, contrasting id</w:t>
      </w:r>
      <w:r w:rsidR="00691623">
        <w:rPr>
          <w:rFonts w:ascii="Calibri" w:hAnsi="Calibri" w:cs="Calibri"/>
          <w:lang w:val="en-US" w:eastAsia="it-IT"/>
        </w:rPr>
        <w:t xml:space="preserve">eas, confirming and contradicting, giving instructions – directions, giving and receiving advice. </w:t>
      </w:r>
    </w:p>
    <w:p xmlns:wp14="http://schemas.microsoft.com/office/word/2010/wordml" w:rsidR="00691623" w:rsidP="005278E7" w:rsidRDefault="00691623" w14:paraId="41C8F396" wp14:textId="77777777">
      <w:pPr>
        <w:rPr>
          <w:rFonts w:ascii="Calibri" w:hAnsi="Calibri" w:cs="Calibri"/>
          <w:b/>
          <w:bCs/>
          <w:u w:val="single"/>
          <w:lang w:eastAsia="it-IT"/>
        </w:rPr>
      </w:pPr>
    </w:p>
    <w:p xmlns:wp14="http://schemas.microsoft.com/office/word/2010/wordml" w:rsidRPr="00691623" w:rsidR="005278E7" w:rsidP="005278E7" w:rsidRDefault="005278E7" w14:paraId="78E96DB4" wp14:textId="77777777">
      <w:pPr>
        <w:rPr>
          <w:rFonts w:ascii="Calibri" w:hAnsi="Calibri" w:cs="Calibri"/>
          <w:b/>
          <w:bCs/>
          <w:lang w:val="en-US" w:eastAsia="it-IT"/>
        </w:rPr>
      </w:pPr>
      <w:r w:rsidRPr="00691623">
        <w:rPr>
          <w:rFonts w:ascii="Calibri" w:hAnsi="Calibri" w:cs="Calibri"/>
          <w:b/>
          <w:bCs/>
          <w:u w:val="single"/>
          <w:lang w:val="en-US" w:eastAsia="it-IT"/>
        </w:rPr>
        <w:t>Abilità e competenze</w:t>
      </w:r>
      <w:r w:rsidRPr="00691623">
        <w:rPr>
          <w:rFonts w:ascii="Calibri" w:hAnsi="Calibri" w:cs="Calibri"/>
          <w:b/>
          <w:bCs/>
          <w:lang w:val="en-US" w:eastAsia="it-IT"/>
        </w:rPr>
        <w:t>:</w:t>
      </w:r>
    </w:p>
    <w:p xmlns:wp14="http://schemas.microsoft.com/office/word/2010/wordml" w:rsidRPr="00691623" w:rsidR="005278E7" w:rsidP="005278E7" w:rsidRDefault="005278E7" w14:paraId="72A3D3EC" wp14:textId="77777777">
      <w:pPr>
        <w:rPr>
          <w:rFonts w:ascii="Calibri" w:hAnsi="Calibri" w:cs="Calibri"/>
          <w:lang w:val="en-US" w:eastAsia="it-IT"/>
        </w:rPr>
      </w:pPr>
    </w:p>
    <w:p xmlns:wp14="http://schemas.microsoft.com/office/word/2010/wordml" w:rsidR="00691623" w:rsidP="00A00A2E" w:rsidRDefault="009F4719" w14:paraId="4248F539" wp14:textId="77777777">
      <w:pPr>
        <w:rPr>
          <w:rFonts w:ascii="Calibri" w:hAnsi="Calibri" w:cs="Calibri"/>
          <w:lang w:val="en-GB" w:eastAsia="it-IT"/>
        </w:rPr>
      </w:pPr>
      <w:r w:rsidRPr="006F6ECD">
        <w:rPr>
          <w:rFonts w:ascii="Calibri" w:hAnsi="Calibri" w:cs="Calibri"/>
          <w:lang w:val="en-GB" w:eastAsia="it-IT"/>
        </w:rPr>
        <w:t xml:space="preserve">Listening/speaking about </w:t>
      </w:r>
      <w:r w:rsidRPr="006F6ECD" w:rsidR="00A00A2E">
        <w:rPr>
          <w:rFonts w:ascii="Calibri" w:hAnsi="Calibri" w:cs="Calibri"/>
          <w:lang w:val="en-GB" w:eastAsia="it-IT"/>
        </w:rPr>
        <w:t xml:space="preserve">meeting people, talking about likes and dislikes, giving reasons, talking about past </w:t>
      </w:r>
      <w:r w:rsidR="00691623">
        <w:rPr>
          <w:rFonts w:ascii="Calibri" w:hAnsi="Calibri" w:cs="Calibri"/>
          <w:lang w:val="en-GB" w:eastAsia="it-IT"/>
        </w:rPr>
        <w:t>experiences</w:t>
      </w:r>
      <w:r w:rsidRPr="006F6ECD" w:rsidR="00A00A2E">
        <w:rPr>
          <w:rFonts w:ascii="Calibri" w:hAnsi="Calibri" w:cs="Calibri"/>
          <w:lang w:val="en-GB" w:eastAsia="it-IT"/>
        </w:rPr>
        <w:t xml:space="preserve">, </w:t>
      </w:r>
      <w:r w:rsidR="00691623">
        <w:rPr>
          <w:rFonts w:ascii="Calibri" w:hAnsi="Calibri" w:cs="Calibri"/>
          <w:lang w:val="en-GB" w:eastAsia="it-IT"/>
        </w:rPr>
        <w:t>legends, advice from strangers, local products, jobs</w:t>
      </w:r>
    </w:p>
    <w:p xmlns:wp14="http://schemas.microsoft.com/office/word/2010/wordml" w:rsidRPr="006F6ECD" w:rsidR="00C5185B" w:rsidP="00A00A2E" w:rsidRDefault="00691623" w14:paraId="29D6B04F" wp14:textId="77777777">
      <w:pPr>
        <w:rPr>
          <w:rFonts w:ascii="Calibri" w:hAnsi="Calibri" w:cs="Calibri"/>
          <w:sz w:val="10"/>
          <w:szCs w:val="10"/>
          <w:lang w:val="en-GB" w:eastAsia="it-IT"/>
        </w:rPr>
      </w:pPr>
      <w:r>
        <w:rPr>
          <w:rFonts w:ascii="Calibri" w:hAnsi="Calibri" w:cs="Calibri"/>
          <w:lang w:val="en-GB" w:eastAsia="it-IT"/>
        </w:rPr>
        <w:t xml:space="preserve"> </w:t>
      </w:r>
    </w:p>
    <w:p xmlns:wp14="http://schemas.microsoft.com/office/word/2010/wordml" w:rsidRPr="006F6ECD" w:rsidR="00A00A2E" w:rsidP="00A00A2E" w:rsidRDefault="00A00A2E" w14:paraId="00794323" wp14:textId="77777777">
      <w:pPr>
        <w:rPr>
          <w:rFonts w:ascii="Calibri" w:hAnsi="Calibri" w:cs="Calibri"/>
          <w:lang w:val="en-GB" w:eastAsia="it-IT"/>
        </w:rPr>
      </w:pPr>
      <w:r w:rsidRPr="006F6ECD">
        <w:rPr>
          <w:rFonts w:ascii="Calibri" w:hAnsi="Calibri" w:cs="Calibri"/>
          <w:lang w:val="en-GB" w:eastAsia="it-IT"/>
        </w:rPr>
        <w:t>Reading: texts about personality traits</w:t>
      </w:r>
      <w:r w:rsidR="00691623">
        <w:rPr>
          <w:rFonts w:ascii="Calibri" w:hAnsi="Calibri" w:cs="Calibri"/>
          <w:lang w:val="en-GB" w:eastAsia="it-IT"/>
        </w:rPr>
        <w:t>, environment, relationships, second-hand products, living alone</w:t>
      </w:r>
    </w:p>
    <w:p xmlns:wp14="http://schemas.microsoft.com/office/word/2010/wordml" w:rsidRPr="006F6ECD" w:rsidR="00A00A2E" w:rsidP="00A00A2E" w:rsidRDefault="00A00A2E" w14:paraId="0D0B940D" wp14:textId="77777777">
      <w:pPr>
        <w:rPr>
          <w:rFonts w:ascii="Calibri" w:hAnsi="Calibri" w:cs="Calibri"/>
          <w:sz w:val="10"/>
          <w:szCs w:val="10"/>
          <w:lang w:val="en-GB" w:eastAsia="it-IT"/>
        </w:rPr>
      </w:pPr>
    </w:p>
    <w:p xmlns:wp14="http://schemas.microsoft.com/office/word/2010/wordml" w:rsidRPr="006F6ECD" w:rsidR="005278E7" w:rsidP="00A00A2E" w:rsidRDefault="005278E7" w14:paraId="64652A8C" wp14:textId="77777777">
      <w:pPr>
        <w:pStyle w:val="Paragrafoelenco"/>
        <w:autoSpaceDE w:val="0"/>
        <w:autoSpaceDN w:val="0"/>
        <w:adjustRightInd w:val="0"/>
        <w:spacing w:after="0" w:line="40" w:lineRule="atLeast"/>
        <w:ind w:left="0"/>
        <w:contextualSpacing/>
        <w:rPr>
          <w:rFonts w:eastAsia="Times New Roman"/>
          <w:sz w:val="24"/>
          <w:szCs w:val="24"/>
          <w:lang w:val="en-GB" w:eastAsia="it-IT"/>
        </w:rPr>
      </w:pPr>
      <w:r w:rsidRPr="006F6ECD">
        <w:rPr>
          <w:rFonts w:eastAsia="Times New Roman"/>
          <w:sz w:val="24"/>
          <w:szCs w:val="24"/>
          <w:lang w:val="en-GB" w:eastAsia="it-IT"/>
        </w:rPr>
        <w:t xml:space="preserve">Writing: </w:t>
      </w:r>
      <w:r w:rsidR="00D54912">
        <w:rPr>
          <w:sz w:val="24"/>
          <w:szCs w:val="24"/>
          <w:lang w:val="en-GB"/>
        </w:rPr>
        <w:t>story writing, biography of a living person, email of complaints, survey report.</w:t>
      </w:r>
    </w:p>
    <w:p xmlns:wp14="http://schemas.microsoft.com/office/word/2010/wordml" w:rsidRPr="00D54912" w:rsidR="005278E7" w:rsidP="006F6ECD" w:rsidRDefault="005278E7" w14:paraId="0A6959E7" wp14:textId="77777777">
      <w:pPr>
        <w:pStyle w:val="Paragrafoelenco"/>
        <w:autoSpaceDE w:val="0"/>
        <w:autoSpaceDN w:val="0"/>
        <w:adjustRightInd w:val="0"/>
        <w:spacing w:after="0" w:line="40" w:lineRule="atLeast"/>
        <w:ind w:left="0"/>
        <w:contextualSpacing/>
        <w:rPr>
          <w:sz w:val="10"/>
          <w:szCs w:val="10"/>
          <w:lang w:val="en-US" w:eastAsia="it-IT"/>
        </w:rPr>
      </w:pPr>
      <w:r w:rsidRPr="00D54912">
        <w:rPr>
          <w:rFonts w:eastAsia="Times New Roman"/>
          <w:sz w:val="24"/>
          <w:szCs w:val="24"/>
          <w:lang w:val="en-US" w:eastAsia="it-IT"/>
        </w:rPr>
        <w:t xml:space="preserve"> </w:t>
      </w:r>
    </w:p>
    <w:p xmlns:wp14="http://schemas.microsoft.com/office/word/2010/wordml" w:rsidRPr="006F6ECD" w:rsidR="00C5185B" w:rsidP="005278E7" w:rsidRDefault="005278E7" w14:paraId="07629571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 xml:space="preserve">Gli argomenti di </w:t>
      </w:r>
      <w:r w:rsidRPr="006F6ECD">
        <w:rPr>
          <w:rFonts w:ascii="Calibri" w:hAnsi="Calibri" w:cs="Calibri"/>
          <w:b/>
          <w:u w:val="single"/>
        </w:rPr>
        <w:t>Educazione Civica</w:t>
      </w:r>
      <w:r w:rsidRPr="006F6ECD" w:rsidR="00C5185B">
        <w:rPr>
          <w:rFonts w:ascii="Calibri" w:hAnsi="Calibri" w:cs="Calibri"/>
          <w:b/>
          <w:u w:val="single"/>
        </w:rPr>
        <w:t xml:space="preserve"> - Orientamento</w:t>
      </w:r>
      <w:r w:rsidRPr="006F6ECD">
        <w:rPr>
          <w:rFonts w:ascii="Calibri" w:hAnsi="Calibri" w:cs="Calibri"/>
        </w:rPr>
        <w:t xml:space="preserve"> trattati nel corso dell’anno </w:t>
      </w:r>
      <w:r w:rsidRPr="006F6ECD" w:rsidR="00C5185B">
        <w:rPr>
          <w:rFonts w:ascii="Calibri" w:hAnsi="Calibri" w:cs="Calibri"/>
        </w:rPr>
        <w:t>sono i seguenti:</w:t>
      </w:r>
    </w:p>
    <w:p xmlns:wp14="http://schemas.microsoft.com/office/word/2010/wordml" w:rsidRPr="006F6ECD" w:rsidR="00C5185B" w:rsidP="005278E7" w:rsidRDefault="00C5185B" w14:paraId="4262D23F" wp14:textId="77777777">
      <w:pPr>
        <w:spacing w:before="120" w:after="120"/>
        <w:rPr>
          <w:rFonts w:ascii="Calibri" w:hAnsi="Calibri" w:cs="Calibri"/>
          <w:lang w:val="en-GB"/>
        </w:rPr>
      </w:pPr>
      <w:r w:rsidRPr="006F6ECD">
        <w:rPr>
          <w:rFonts w:ascii="Calibri" w:hAnsi="Calibri" w:cs="Calibri"/>
          <w:lang w:val="en-GB"/>
        </w:rPr>
        <w:t>TRIMESTRE: “Rules at school”</w:t>
      </w:r>
    </w:p>
    <w:p xmlns:wp14="http://schemas.microsoft.com/office/word/2010/wordml" w:rsidRPr="006F6ECD" w:rsidR="005278E7" w:rsidP="005278E7" w:rsidRDefault="00614E48" w14:paraId="5E756851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 xml:space="preserve">Monticello, </w:t>
      </w:r>
      <w:r w:rsidRPr="006F6ECD" w:rsidR="006F6ECD">
        <w:rPr>
          <w:rFonts w:ascii="Calibri" w:hAnsi="Calibri" w:cs="Calibri"/>
        </w:rPr>
        <w:t>29</w:t>
      </w:r>
      <w:r w:rsidRPr="006F6ECD" w:rsidR="005278E7">
        <w:rPr>
          <w:rFonts w:ascii="Calibri" w:hAnsi="Calibri" w:cs="Calibri"/>
        </w:rPr>
        <w:t>/0</w:t>
      </w:r>
      <w:r w:rsidRPr="006F6ECD" w:rsidR="006F6ECD">
        <w:rPr>
          <w:rFonts w:ascii="Calibri" w:hAnsi="Calibri" w:cs="Calibri"/>
        </w:rPr>
        <w:t>5</w:t>
      </w:r>
      <w:r w:rsidRPr="006F6ECD" w:rsidR="005278E7">
        <w:rPr>
          <w:rFonts w:ascii="Calibri" w:hAnsi="Calibri" w:cs="Calibri"/>
        </w:rPr>
        <w:t>/20</w:t>
      </w:r>
      <w:r w:rsidRPr="006F6ECD">
        <w:rPr>
          <w:rFonts w:ascii="Calibri" w:hAnsi="Calibri" w:cs="Calibri"/>
        </w:rPr>
        <w:t>2</w:t>
      </w:r>
      <w:r w:rsidR="00D54912">
        <w:rPr>
          <w:rFonts w:ascii="Calibri" w:hAnsi="Calibri" w:cs="Calibri"/>
        </w:rPr>
        <w:t>6</w:t>
      </w:r>
      <w:r w:rsidRPr="006F6ECD" w:rsidR="005278E7">
        <w:rPr>
          <w:rFonts w:ascii="Calibri" w:hAnsi="Calibri" w:cs="Calibri"/>
        </w:rPr>
        <w:tab/>
      </w:r>
      <w:r w:rsidRPr="006F6ECD" w:rsidR="005278E7">
        <w:rPr>
          <w:rFonts w:ascii="Calibri" w:hAnsi="Calibri" w:cs="Calibri"/>
        </w:rPr>
        <w:tab/>
      </w:r>
      <w:r w:rsidRPr="006F6ECD" w:rsidR="005278E7">
        <w:rPr>
          <w:rFonts w:ascii="Calibri" w:hAnsi="Calibri" w:cs="Calibri"/>
        </w:rPr>
        <w:tab/>
      </w:r>
      <w:r w:rsidRPr="006F6ECD" w:rsidR="005278E7">
        <w:rPr>
          <w:rFonts w:ascii="Calibri" w:hAnsi="Calibri" w:cs="Calibri"/>
        </w:rPr>
        <w:tab/>
      </w:r>
      <w:r w:rsidRPr="006F6ECD" w:rsidR="005278E7">
        <w:rPr>
          <w:rFonts w:ascii="Calibri" w:hAnsi="Calibri" w:cs="Calibri"/>
        </w:rPr>
        <w:tab/>
      </w:r>
      <w:r w:rsidRPr="006F6ECD" w:rsidR="005278E7">
        <w:rPr>
          <w:rFonts w:ascii="Calibri" w:hAnsi="Calibri" w:cs="Calibri"/>
        </w:rPr>
        <w:tab/>
      </w:r>
      <w:r w:rsidRPr="006F6ECD" w:rsidR="006F6ECD">
        <w:rPr>
          <w:rFonts w:ascii="Calibri" w:hAnsi="Calibri" w:cs="Calibri"/>
        </w:rPr>
        <w:t xml:space="preserve">               </w:t>
      </w:r>
      <w:r w:rsidRPr="006F6ECD" w:rsidR="005278E7">
        <w:rPr>
          <w:rFonts w:ascii="Calibri" w:hAnsi="Calibri" w:cs="Calibri"/>
        </w:rPr>
        <w:t>L’ insegnante:</w:t>
      </w:r>
    </w:p>
    <w:p xmlns:wp14="http://schemas.microsoft.com/office/word/2010/wordml" w:rsidRPr="006F6ECD" w:rsidR="005278E7" w:rsidP="005278E7" w:rsidRDefault="006F6ECD" w14:paraId="6311F5B5" wp14:textId="77777777">
      <w:pPr>
        <w:spacing w:before="120" w:after="120"/>
        <w:ind w:left="5664" w:firstLine="708"/>
        <w:rPr>
          <w:rFonts w:ascii="Calibri" w:hAnsi="Calibri" w:cs="Calibri"/>
        </w:rPr>
      </w:pPr>
      <w:r w:rsidRPr="006F6ECD">
        <w:rPr>
          <w:rFonts w:ascii="Calibri" w:hAnsi="Calibri" w:cs="Calibri"/>
        </w:rPr>
        <w:t>Antonella Giovanna Zardoni</w:t>
      </w:r>
    </w:p>
    <w:p xmlns:wp14="http://schemas.microsoft.com/office/word/2010/wordml" w:rsidRPr="006F6ECD" w:rsidR="005278E7" w:rsidP="005278E7" w:rsidRDefault="005278E7" w14:paraId="2D4C4241" wp14:textId="77777777">
      <w:pPr>
        <w:spacing w:before="120" w:after="120"/>
        <w:ind w:left="5664" w:firstLine="708"/>
        <w:rPr>
          <w:rFonts w:ascii="Calibri" w:hAnsi="Calibri" w:cs="Calibri"/>
        </w:rPr>
      </w:pPr>
      <w:r w:rsidRPr="006F6ECD">
        <w:rPr>
          <w:rFonts w:ascii="Calibri" w:hAnsi="Calibri" w:cs="Calibri"/>
        </w:rPr>
        <w:t>_________________________</w:t>
      </w:r>
    </w:p>
    <w:p xmlns:wp14="http://schemas.microsoft.com/office/word/2010/wordml" w:rsidRPr="006F6ECD" w:rsidR="005278E7" w:rsidP="005278E7" w:rsidRDefault="005278E7" w14:paraId="72B5B442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p.v. (I rappresentanti degli studenti)</w:t>
      </w:r>
      <w:r w:rsidRPr="006F6ECD">
        <w:rPr>
          <w:rFonts w:ascii="Calibri" w:hAnsi="Calibri" w:cs="Calibri"/>
        </w:rPr>
        <w:tab/>
      </w:r>
      <w:r w:rsidRPr="006F6ECD">
        <w:rPr>
          <w:rFonts w:ascii="Calibri" w:hAnsi="Calibri" w:cs="Calibri"/>
        </w:rPr>
        <w:tab/>
      </w:r>
      <w:r w:rsidRPr="006F6ECD">
        <w:rPr>
          <w:rFonts w:ascii="Calibri" w:hAnsi="Calibri" w:cs="Calibri"/>
        </w:rPr>
        <w:tab/>
      </w:r>
      <w:r w:rsidRPr="006F6ECD">
        <w:rPr>
          <w:rFonts w:ascii="Calibri" w:hAnsi="Calibri" w:cs="Calibri"/>
        </w:rPr>
        <w:tab/>
      </w:r>
      <w:r w:rsidRPr="006F6ECD">
        <w:rPr>
          <w:rFonts w:ascii="Calibri" w:hAnsi="Calibri" w:cs="Calibri"/>
        </w:rPr>
        <w:tab/>
      </w:r>
      <w:r w:rsidRPr="006F6ECD">
        <w:rPr>
          <w:rFonts w:ascii="Calibri" w:hAnsi="Calibri" w:cs="Calibri"/>
        </w:rPr>
        <w:tab/>
      </w:r>
    </w:p>
    <w:p xmlns:wp14="http://schemas.microsoft.com/office/word/2010/wordml" w:rsidR="00EC189F" w:rsidP="006F6ECD" w:rsidRDefault="005278E7" w14:paraId="59C16603" wp14:textId="77777777">
      <w:pPr>
        <w:spacing w:before="120" w:after="120"/>
        <w:rPr>
          <w:rFonts w:ascii="Calibri" w:hAnsi="Calibri" w:cs="Calibri"/>
        </w:rPr>
      </w:pPr>
      <w:r w:rsidRPr="006F6ECD">
        <w:rPr>
          <w:rFonts w:ascii="Calibri" w:hAnsi="Calibri" w:cs="Calibri"/>
        </w:rPr>
        <w:t>firma_____________________        ________________________</w:t>
      </w:r>
    </w:p>
    <w:p xmlns:wp14="http://schemas.microsoft.com/office/word/2010/wordml" w:rsidR="00861BB4" w:rsidP="006F6ECD" w:rsidRDefault="00861BB4" w14:paraId="0E27B00A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="00861BB4" w:rsidP="006F6ECD" w:rsidRDefault="00861BB4" w14:paraId="60061E4C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="00861BB4" w:rsidP="006F6ECD" w:rsidRDefault="00861BB4" w14:paraId="44EAFD9C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="00861BB4" w:rsidP="006F6ECD" w:rsidRDefault="00861BB4" w14:paraId="4B94D5A5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="00861BB4" w:rsidP="006F6ECD" w:rsidRDefault="00861BB4" w14:paraId="3DEEC669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="00861BB4" w:rsidP="006F6ECD" w:rsidRDefault="00861BB4" w14:paraId="3656B9AB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="00861BB4" w:rsidP="006F6ECD" w:rsidRDefault="00861BB4" w14:paraId="6B8B7110" wp14:textId="77777777">
      <w:pPr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Griglie di valutazione:</w:t>
      </w:r>
    </w:p>
    <w:p xmlns:wp14="http://schemas.microsoft.com/office/word/2010/wordml" w:rsidR="00861BB4" w:rsidP="006F6ECD" w:rsidRDefault="00861BB4" w14:paraId="2E72135B" wp14:textId="77777777">
      <w:pPr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ORALE</w:t>
      </w:r>
    </w:p>
    <w:tbl>
      <w:tblPr>
        <w:tblW w:w="96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7764"/>
      </w:tblGrid>
      <w:tr xmlns:wp14="http://schemas.microsoft.com/office/word/2010/wordml" w:rsidRPr="00861BB4" w:rsidR="00861BB4" w:rsidTr="00861BB4" w14:paraId="79CE814F" wp14:textId="77777777">
        <w:trPr>
          <w:trHeight w:val="300"/>
        </w:trPr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4F56FDD0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10 </w:t>
            </w:r>
          </w:p>
          <w:p w:rsidRPr="00861BB4" w:rsidR="00861BB4" w:rsidP="00861BB4" w:rsidRDefault="00861BB4" w14:paraId="7DE8A03A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Eccellente </w:t>
            </w:r>
          </w:p>
        </w:tc>
        <w:tc>
          <w:tcPr>
            <w:tcW w:w="7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3C54E2E7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 approfondita degli argomenti richiesti; si esprime con disinvoltura, originalità e creatività, utilizzando il lessico specifico e adatto all’argomento. La pronuncia è corretta. Non commette errori grammaticali né sintattici. </w:t>
            </w:r>
          </w:p>
        </w:tc>
      </w:tr>
      <w:tr xmlns:wp14="http://schemas.microsoft.com/office/word/2010/wordml" w:rsidRPr="00861BB4" w:rsidR="00861BB4" w:rsidTr="00861BB4" w14:paraId="269B93DA" wp14:textId="77777777">
        <w:trPr>
          <w:trHeight w:val="300"/>
        </w:trPr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065765F6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9 </w:t>
            </w:r>
          </w:p>
          <w:p w:rsidRPr="00861BB4" w:rsidR="00861BB4" w:rsidP="00861BB4" w:rsidRDefault="00861BB4" w14:paraId="368DB5ED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Ottimo </w:t>
            </w:r>
          </w:p>
        </w:tc>
        <w:tc>
          <w:tcPr>
            <w:tcW w:w="7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1D76AB22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 puntuale degli argomenti richiesti; si esprime con sicurezza e in modo scorrevole, utilizzando un lessico specifico e adeguato. La pronuncia è corretta. Non commette errori grammaticali né sintattici.  </w:t>
            </w:r>
          </w:p>
        </w:tc>
      </w:tr>
      <w:tr xmlns:wp14="http://schemas.microsoft.com/office/word/2010/wordml" w:rsidRPr="00861BB4" w:rsidR="00861BB4" w:rsidTr="00861BB4" w14:paraId="164244BE" wp14:textId="77777777">
        <w:trPr>
          <w:trHeight w:val="405"/>
        </w:trPr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0E3246B0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8 </w:t>
            </w:r>
          </w:p>
          <w:p w:rsidRPr="00861BB4" w:rsidR="00861BB4" w:rsidP="00861BB4" w:rsidRDefault="00861BB4" w14:paraId="0E6C632F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Buono </w:t>
            </w:r>
          </w:p>
        </w:tc>
        <w:tc>
          <w:tcPr>
            <w:tcW w:w="7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758627DD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buona conoscenza degli argomenti richiesti; si esprime con minime esitazioni, utilizzando un lessico generalmente adeguato. La pronuncia è buona. Commette sporadici errori grammaticali o sintattici.  </w:t>
            </w:r>
          </w:p>
        </w:tc>
      </w:tr>
      <w:tr xmlns:wp14="http://schemas.microsoft.com/office/word/2010/wordml" w:rsidRPr="00861BB4" w:rsidR="00861BB4" w:rsidTr="00861BB4" w14:paraId="3BE90B3E" wp14:textId="77777777">
        <w:trPr>
          <w:trHeight w:val="300"/>
        </w:trPr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0872288A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7 </w:t>
            </w:r>
          </w:p>
          <w:p w:rsidRPr="00861BB4" w:rsidR="00861BB4" w:rsidP="00861BB4" w:rsidRDefault="00861BB4" w14:paraId="612FBB92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Discreto </w:t>
            </w:r>
          </w:p>
        </w:tc>
        <w:tc>
          <w:tcPr>
            <w:tcW w:w="7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6B0B5ADE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discreta conoscenza degli argomenti richiesti; si esprime in modo chiaro, utilizzando un lessico generalmente adeguato, ha qualche esitazione e la pronuncia risulta comprensibile pur se non sempre corretta. Commette alcuni errori grammaticali e sintattici che non ostacolano la comprensione.  </w:t>
            </w:r>
          </w:p>
        </w:tc>
      </w:tr>
      <w:tr xmlns:wp14="http://schemas.microsoft.com/office/word/2010/wordml" w:rsidRPr="00861BB4" w:rsidR="00861BB4" w:rsidTr="00861BB4" w14:paraId="38D278EE" wp14:textId="77777777">
        <w:trPr>
          <w:trHeight w:val="300"/>
        </w:trPr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0AB0559E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6 </w:t>
            </w:r>
          </w:p>
          <w:p w:rsidRPr="00861BB4" w:rsidR="00861BB4" w:rsidP="00861BB4" w:rsidRDefault="00861BB4" w14:paraId="3F55752C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Sufficiente </w:t>
            </w:r>
          </w:p>
        </w:tc>
        <w:tc>
          <w:tcPr>
            <w:tcW w:w="7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7D23E33B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 adeguata degli argomenti richiesti; nonostante nell’espressione vi siano esitazioni e ripetizioni, nel complesso il messaggio risulta comprensibile. La pronuncia è accettabile. Gli errori grammaticali e sintattici commessi non inficiano la comprensione globale. </w:t>
            </w:r>
          </w:p>
        </w:tc>
      </w:tr>
      <w:tr xmlns:wp14="http://schemas.microsoft.com/office/word/2010/wordml" w:rsidRPr="00861BB4" w:rsidR="00861BB4" w:rsidTr="00861BB4" w14:paraId="0E045048" wp14:textId="77777777">
        <w:trPr>
          <w:trHeight w:val="300"/>
        </w:trPr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07498B55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5 </w:t>
            </w:r>
          </w:p>
          <w:p w:rsidRPr="00861BB4" w:rsidR="00861BB4" w:rsidP="00861BB4" w:rsidRDefault="00861BB4" w14:paraId="50C94F0F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Mediocre </w:t>
            </w:r>
          </w:p>
        </w:tc>
        <w:tc>
          <w:tcPr>
            <w:tcW w:w="7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1F14DB8D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 parziale degli argomenti richiesti; si esprime con molta incertezza, utilizzando un lessico limitato e non sempre coerente. La pronuncia è spesso scorretta. Gli errori grammaticali e sintattici spesso rendono faticosa la comprensione.  </w:t>
            </w:r>
          </w:p>
        </w:tc>
      </w:tr>
      <w:tr xmlns:wp14="http://schemas.microsoft.com/office/word/2010/wordml" w:rsidRPr="00861BB4" w:rsidR="00861BB4" w:rsidTr="00861BB4" w14:paraId="0DE417B9" wp14:textId="77777777">
        <w:trPr>
          <w:trHeight w:val="300"/>
        </w:trPr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55E6DEC4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4 </w:t>
            </w:r>
          </w:p>
          <w:p w:rsidRPr="00861BB4" w:rsidR="00861BB4" w:rsidP="00861BB4" w:rsidRDefault="00861BB4" w14:paraId="5D97B377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Insufficiente </w:t>
            </w:r>
          </w:p>
        </w:tc>
        <w:tc>
          <w:tcPr>
            <w:tcW w:w="7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624DC197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 lacunosa degli argomenti richiesti; si esprime in modo incerto, con una pronuncia non sempre accettabile. Commette numerosi errori grammaticali e sintattici che compromettono la comprensione.  </w:t>
            </w:r>
          </w:p>
        </w:tc>
      </w:tr>
      <w:tr xmlns:wp14="http://schemas.microsoft.com/office/word/2010/wordml" w:rsidRPr="00861BB4" w:rsidR="00861BB4" w:rsidTr="00861BB4" w14:paraId="6B756059" wp14:textId="77777777">
        <w:trPr>
          <w:trHeight w:val="300"/>
        </w:trPr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44513196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3 </w:t>
            </w:r>
          </w:p>
          <w:p w:rsidRPr="00861BB4" w:rsidR="00861BB4" w:rsidP="00861BB4" w:rsidRDefault="00861BB4" w14:paraId="40E88428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Scarso </w:t>
            </w:r>
          </w:p>
        </w:tc>
        <w:tc>
          <w:tcPr>
            <w:tcW w:w="7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181B773E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 molto lacunosa degli argomenti richiesti. Scarsissima capacità espressiva: gli errori sistematici di natura grammaticale e il lessico estremamente limitato rendono impossibile la comunicazione.  </w:t>
            </w:r>
          </w:p>
        </w:tc>
      </w:tr>
      <w:tr xmlns:wp14="http://schemas.microsoft.com/office/word/2010/wordml" w:rsidRPr="00861BB4" w:rsidR="00861BB4" w:rsidTr="00861BB4" w14:paraId="711468B4" wp14:textId="77777777">
        <w:trPr>
          <w:trHeight w:val="300"/>
        </w:trPr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1F7FBBCE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1-2 </w:t>
            </w:r>
          </w:p>
          <w:p w:rsidRPr="00861BB4" w:rsidR="00861BB4" w:rsidP="00861BB4" w:rsidRDefault="00861BB4" w14:paraId="2F598FCF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Molto scarso </w:t>
            </w:r>
          </w:p>
        </w:tc>
        <w:tc>
          <w:tcPr>
            <w:tcW w:w="7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861BB4" w:rsidR="00861BB4" w:rsidP="00861BB4" w:rsidRDefault="00861BB4" w14:paraId="15C030BB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 rinuncia a rispondere (1) o non riesce del tutto (2) a esprimersi su qualsiasi argomento proposto.  </w:t>
            </w:r>
          </w:p>
        </w:tc>
      </w:tr>
    </w:tbl>
    <w:p xmlns:wp14="http://schemas.microsoft.com/office/word/2010/wordml" w:rsidRPr="00861BB4" w:rsidR="00861BB4" w:rsidP="00861BB4" w:rsidRDefault="00861BB4" w14:paraId="4714BF3D" wp14:textId="77777777">
      <w:pPr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SCRITTO PROVE OGGETTIVE</w:t>
      </w:r>
      <w:r w:rsidRPr="00861BB4">
        <w:rPr>
          <w:rFonts w:ascii="Calibri" w:hAnsi="Calibri" w:cs="Calibri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3331"/>
        <w:gridCol w:w="3292"/>
      </w:tblGrid>
      <w:tr xmlns:wp14="http://schemas.microsoft.com/office/word/2010/wordml" w:rsidRPr="00861BB4" w:rsidR="00861BB4" w14:paraId="37505705" wp14:textId="77777777">
        <w:trPr>
          <w:trHeight w:val="28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861BB4" w:rsidR="00861BB4" w:rsidP="00861BB4" w:rsidRDefault="00861BB4" w14:paraId="52BDFCB1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10 --&gt; 100% </w:t>
            </w:r>
          </w:p>
          <w:p w:rsidRPr="00861BB4" w:rsidR="00861BB4" w:rsidP="00861BB4" w:rsidRDefault="00861BB4" w14:paraId="4DB9DF1D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91/2--&gt; 95% </w:t>
            </w:r>
          </w:p>
          <w:p w:rsidRPr="00861BB4" w:rsidR="00861BB4" w:rsidP="00861BB4" w:rsidRDefault="00861BB4" w14:paraId="05E58B54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9--&gt; 90% </w:t>
            </w:r>
          </w:p>
          <w:p w:rsidRPr="00861BB4" w:rsidR="00861BB4" w:rsidP="00861BB4" w:rsidRDefault="00861BB4" w14:paraId="2286E8E3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81/2 --&gt; 85% </w:t>
            </w:r>
          </w:p>
          <w:p w:rsidRPr="00861BB4" w:rsidR="00861BB4" w:rsidP="00861BB4" w:rsidRDefault="00861BB4" w14:paraId="33A8F9C9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8--&gt; 80%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861BB4" w:rsidR="00861BB4" w:rsidP="00861BB4" w:rsidRDefault="00861BB4" w14:paraId="01C29E30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7 1/2 --&gt; 75% </w:t>
            </w:r>
          </w:p>
          <w:p w:rsidRPr="00861BB4" w:rsidR="00861BB4" w:rsidP="00861BB4" w:rsidRDefault="00861BB4" w14:paraId="4A24E369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7--&gt; 70% </w:t>
            </w:r>
          </w:p>
          <w:p w:rsidRPr="00861BB4" w:rsidR="00861BB4" w:rsidP="00861BB4" w:rsidRDefault="00861BB4" w14:paraId="13A8BD19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6 1/2 --&gt; 65% </w:t>
            </w:r>
          </w:p>
          <w:p w:rsidRPr="00861BB4" w:rsidR="00861BB4" w:rsidP="00861BB4" w:rsidRDefault="00861BB4" w14:paraId="6019B89F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6--&gt; 60% sufficienza </w:t>
            </w:r>
          </w:p>
          <w:p w:rsidRPr="00861BB4" w:rsidR="00861BB4" w:rsidP="00861BB4" w:rsidRDefault="00861BB4" w14:paraId="3F08EA90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5 1/2 --&gt; 55%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861BB4" w:rsidR="00861BB4" w:rsidP="00861BB4" w:rsidRDefault="00861BB4" w14:paraId="7E2AEE76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5--&gt; 50% </w:t>
            </w:r>
          </w:p>
          <w:p w:rsidRPr="00861BB4" w:rsidR="00861BB4" w:rsidP="00861BB4" w:rsidRDefault="00861BB4" w14:paraId="3B0B661E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4 1/2 --&gt; 45% </w:t>
            </w:r>
          </w:p>
          <w:p w:rsidRPr="00861BB4" w:rsidR="00861BB4" w:rsidP="00861BB4" w:rsidRDefault="00861BB4" w14:paraId="28D668D6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4--&gt; 40% </w:t>
            </w:r>
          </w:p>
          <w:p w:rsidRPr="00861BB4" w:rsidR="00861BB4" w:rsidP="00861BB4" w:rsidRDefault="00861BB4" w14:paraId="22C91E66" wp14:textId="77777777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3 1/2 --&gt; &lt; 40% </w:t>
            </w:r>
          </w:p>
        </w:tc>
      </w:tr>
    </w:tbl>
    <w:p xmlns:wp14="http://schemas.microsoft.com/office/word/2010/wordml" w:rsidRPr="00861BB4" w:rsidR="00861BB4" w:rsidP="00861BB4" w:rsidRDefault="00861BB4" w14:paraId="6E7BEAA2" wp14:textId="77777777">
      <w:pPr>
        <w:spacing w:before="120" w:after="120"/>
        <w:rPr>
          <w:rFonts w:ascii="Calibri" w:hAnsi="Calibri" w:cs="Calibri"/>
        </w:rPr>
      </w:pPr>
      <w:r w:rsidRPr="00861BB4">
        <w:rPr>
          <w:rFonts w:ascii="Calibri" w:hAnsi="Calibri" w:cs="Calibri"/>
        </w:rPr>
        <w:t> </w:t>
      </w:r>
    </w:p>
    <w:p xmlns:wp14="http://schemas.microsoft.com/office/word/2010/wordml" w:rsidR="00861BB4" w:rsidP="006F6ECD" w:rsidRDefault="00861BB4" w14:paraId="45FB0818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="00861BB4" w:rsidP="006F6ECD" w:rsidRDefault="00861BB4" w14:paraId="049F31CB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="00861BB4" w:rsidP="006F6ECD" w:rsidRDefault="00861BB4" w14:paraId="53128261" wp14:textId="77777777">
      <w:pPr>
        <w:spacing w:before="120" w:after="120"/>
        <w:rPr>
          <w:rFonts w:ascii="Calibri" w:hAnsi="Calibri" w:cs="Calibri"/>
        </w:rPr>
      </w:pPr>
    </w:p>
    <w:p xmlns:wp14="http://schemas.microsoft.com/office/word/2010/wordml" w:rsidRPr="006F6ECD" w:rsidR="00861BB4" w:rsidP="006F6ECD" w:rsidRDefault="00861BB4" w14:paraId="62486C05" wp14:textId="77777777">
      <w:pPr>
        <w:spacing w:before="120" w:after="120"/>
        <w:rPr>
          <w:rFonts w:ascii="Calibri" w:hAnsi="Calibri" w:cs="Calibri"/>
          <w:b/>
          <w:bCs/>
        </w:rPr>
      </w:pPr>
    </w:p>
    <w:sectPr w:rsidRPr="006F6ECD" w:rsidR="00861BB4" w:rsidSect="00117C57">
      <w:footerReference w:type="default" r:id="rId11"/>
      <w:headerReference w:type="first" r:id="rId12"/>
      <w:footerReference w:type="first" r:id="rId13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2901C2" w:rsidRDefault="002901C2" w14:paraId="3CF2D8B6" wp14:textId="77777777">
      <w:r>
        <w:separator/>
      </w:r>
    </w:p>
  </w:endnote>
  <w:endnote w:type="continuationSeparator" w:id="0">
    <w:p xmlns:wp14="http://schemas.microsoft.com/office/word/2010/wordml" w:rsidR="002901C2" w:rsidRDefault="002901C2" w14:paraId="0FB7827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C44A25" w14:paraId="72DFC81E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261AB771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186003839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884D464">
            <v:shapetype id="_x0000_t32" coordsize="21600,21600" o:oned="t" filled="f" o:spt="32" path="m,l21600,21600e" w14:anchorId="25E16EEB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003D2A6E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AB78DA">
      <w:rPr>
        <w:rFonts w:ascii="Calibri" w:hAnsi="Calibri" w:cs="Calibri"/>
        <w:b/>
        <w:bCs/>
        <w:noProof/>
        <w:sz w:val="18"/>
        <w:szCs w:val="20"/>
      </w:rPr>
      <w:t>2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AB78DA">
      <w:rPr>
        <w:rFonts w:ascii="Calibri" w:hAnsi="Calibri" w:cs="Calibri"/>
        <w:b/>
        <w:bCs/>
        <w:noProof/>
        <w:sz w:val="18"/>
        <w:szCs w:val="20"/>
      </w:rPr>
      <w:t>2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3461D779" wp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C44A25" w14:paraId="5D447C99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230ADDB7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2D8BDC7">
            <v:shapetype id="_x0000_t32" coordsize="21600,21600" o:oned="t" filled="f" o:spt="32" path="m,l21600,21600e" w14:anchorId="5AFF3456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0D86D925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AB78DA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AB78DA">
      <w:rPr>
        <w:rFonts w:ascii="Calibri" w:hAnsi="Calibri"/>
        <w:b/>
        <w:bCs/>
        <w:noProof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4101652C" wp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2901C2" w:rsidRDefault="002901C2" w14:paraId="1FC39945" wp14:textId="77777777">
      <w:r>
        <w:separator/>
      </w:r>
    </w:p>
  </w:footnote>
  <w:footnote w:type="continuationSeparator" w:id="0">
    <w:p xmlns:wp14="http://schemas.microsoft.com/office/word/2010/wordml" w:rsidR="002901C2" w:rsidRDefault="002901C2" w14:paraId="0562CB0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C44A25" w14:paraId="3C5B9B20" wp14:textId="77777777">
    <w:pPr>
      <w:pStyle w:val="Intestazione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742B236A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52B32DEF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1865446136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099050B8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08747C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4B99056E" wp14:textId="77777777">
    <w:pPr>
      <w:pStyle w:val="Intestazione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1299C43A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4DDBEF00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C44A25" w14:paraId="03E1B58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585C447E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0420C496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98695349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401D15"/>
    <w:multiLevelType w:val="multilevel"/>
    <w:tmpl w:val="D2E2D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AD82491"/>
    <w:multiLevelType w:val="multilevel"/>
    <w:tmpl w:val="FB0A5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BE33C58"/>
    <w:multiLevelType w:val="multilevel"/>
    <w:tmpl w:val="71C04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FB957B8"/>
    <w:multiLevelType w:val="hybridMultilevel"/>
    <w:tmpl w:val="F29CDE0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96ECD"/>
    <w:multiLevelType w:val="multilevel"/>
    <w:tmpl w:val="F35C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7483D35"/>
    <w:multiLevelType w:val="multilevel"/>
    <w:tmpl w:val="964C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97A8F"/>
    <w:multiLevelType w:val="multilevel"/>
    <w:tmpl w:val="20BC2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39F9503D"/>
    <w:multiLevelType w:val="multilevel"/>
    <w:tmpl w:val="19C62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3BAA2428"/>
    <w:multiLevelType w:val="multilevel"/>
    <w:tmpl w:val="94B2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0B571D9"/>
    <w:multiLevelType w:val="multilevel"/>
    <w:tmpl w:val="C058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5B5C32D3"/>
    <w:multiLevelType w:val="multilevel"/>
    <w:tmpl w:val="1D8E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C881D29"/>
    <w:multiLevelType w:val="multilevel"/>
    <w:tmpl w:val="E32C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770138F0"/>
    <w:multiLevelType w:val="multilevel"/>
    <w:tmpl w:val="115A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406340437">
    <w:abstractNumId w:val="0"/>
  </w:num>
  <w:num w:numId="2" w16cid:durableId="1179538192">
    <w:abstractNumId w:val="7"/>
  </w:num>
  <w:num w:numId="3" w16cid:durableId="1619027666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701666201">
    <w:abstractNumId w:val="13"/>
  </w:num>
  <w:num w:numId="5" w16cid:durableId="311106011">
    <w:abstractNumId w:val="18"/>
  </w:num>
  <w:num w:numId="6" w16cid:durableId="619073424">
    <w:abstractNumId w:val="20"/>
  </w:num>
  <w:num w:numId="7" w16cid:durableId="470289280">
    <w:abstractNumId w:val="5"/>
  </w:num>
  <w:num w:numId="8" w16cid:durableId="1911963918">
    <w:abstractNumId w:val="9"/>
  </w:num>
  <w:num w:numId="9" w16cid:durableId="1701273388">
    <w:abstractNumId w:val="4"/>
  </w:num>
  <w:num w:numId="10" w16cid:durableId="1577592678">
    <w:abstractNumId w:val="10"/>
  </w:num>
  <w:num w:numId="11" w16cid:durableId="949972146">
    <w:abstractNumId w:val="1"/>
  </w:num>
  <w:num w:numId="12" w16cid:durableId="725298825">
    <w:abstractNumId w:val="12"/>
  </w:num>
  <w:num w:numId="13" w16cid:durableId="2061242196">
    <w:abstractNumId w:val="14"/>
  </w:num>
  <w:num w:numId="14" w16cid:durableId="780152202">
    <w:abstractNumId w:val="8"/>
  </w:num>
  <w:num w:numId="15" w16cid:durableId="1112555060">
    <w:abstractNumId w:val="6"/>
  </w:num>
  <w:num w:numId="16" w16cid:durableId="28840582">
    <w:abstractNumId w:val="15"/>
  </w:num>
  <w:num w:numId="17" w16cid:durableId="1512792463">
    <w:abstractNumId w:val="17"/>
  </w:num>
  <w:num w:numId="18" w16cid:durableId="1958177459">
    <w:abstractNumId w:val="16"/>
  </w:num>
  <w:num w:numId="19" w16cid:durableId="516584480">
    <w:abstractNumId w:val="3"/>
  </w:num>
  <w:num w:numId="20" w16cid:durableId="1051153679">
    <w:abstractNumId w:val="11"/>
  </w:num>
  <w:num w:numId="21" w16cid:durableId="195038260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embedSystemFonts/>
  <w:activeWritingStyle w:lang="en-IN" w:vendorID="64" w:dllVersion="0" w:nlCheck="1" w:checkStyle="0" w:appName="MSWord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1ADA"/>
    <w:rsid w:val="0005683D"/>
    <w:rsid w:val="00096991"/>
    <w:rsid w:val="000B1694"/>
    <w:rsid w:val="000B1E18"/>
    <w:rsid w:val="000E74E6"/>
    <w:rsid w:val="00103600"/>
    <w:rsid w:val="00117C57"/>
    <w:rsid w:val="00124EC8"/>
    <w:rsid w:val="00145C6A"/>
    <w:rsid w:val="001624A2"/>
    <w:rsid w:val="00163FFE"/>
    <w:rsid w:val="001864EC"/>
    <w:rsid w:val="00194F8C"/>
    <w:rsid w:val="001A3307"/>
    <w:rsid w:val="001A7004"/>
    <w:rsid w:val="001C608A"/>
    <w:rsid w:val="001D5D23"/>
    <w:rsid w:val="002478E7"/>
    <w:rsid w:val="00265BB1"/>
    <w:rsid w:val="00273859"/>
    <w:rsid w:val="00280273"/>
    <w:rsid w:val="00280CD2"/>
    <w:rsid w:val="002901C2"/>
    <w:rsid w:val="002B2B4C"/>
    <w:rsid w:val="002D6DDD"/>
    <w:rsid w:val="002F381D"/>
    <w:rsid w:val="00350D2D"/>
    <w:rsid w:val="00352A47"/>
    <w:rsid w:val="00367E35"/>
    <w:rsid w:val="003A056A"/>
    <w:rsid w:val="003A0B81"/>
    <w:rsid w:val="003A654E"/>
    <w:rsid w:val="003B17ED"/>
    <w:rsid w:val="003D2C7F"/>
    <w:rsid w:val="00454D95"/>
    <w:rsid w:val="004A46D8"/>
    <w:rsid w:val="004A6701"/>
    <w:rsid w:val="004C7696"/>
    <w:rsid w:val="004E1C20"/>
    <w:rsid w:val="004F1573"/>
    <w:rsid w:val="005069B0"/>
    <w:rsid w:val="00516199"/>
    <w:rsid w:val="005278E7"/>
    <w:rsid w:val="005D7CA6"/>
    <w:rsid w:val="00614E48"/>
    <w:rsid w:val="0066639F"/>
    <w:rsid w:val="006732A8"/>
    <w:rsid w:val="00676A7B"/>
    <w:rsid w:val="006844B6"/>
    <w:rsid w:val="00691623"/>
    <w:rsid w:val="006971AF"/>
    <w:rsid w:val="00697BFB"/>
    <w:rsid w:val="006B2ECF"/>
    <w:rsid w:val="006F3C4A"/>
    <w:rsid w:val="006F43E8"/>
    <w:rsid w:val="006F6ECD"/>
    <w:rsid w:val="00700649"/>
    <w:rsid w:val="00723CC4"/>
    <w:rsid w:val="007A0581"/>
    <w:rsid w:val="007C72F8"/>
    <w:rsid w:val="007F23A0"/>
    <w:rsid w:val="00822632"/>
    <w:rsid w:val="00835379"/>
    <w:rsid w:val="00861BB4"/>
    <w:rsid w:val="00870F96"/>
    <w:rsid w:val="008C0DF7"/>
    <w:rsid w:val="008D7B09"/>
    <w:rsid w:val="008F4087"/>
    <w:rsid w:val="00946876"/>
    <w:rsid w:val="00973177"/>
    <w:rsid w:val="00982C12"/>
    <w:rsid w:val="009D2142"/>
    <w:rsid w:val="009F470E"/>
    <w:rsid w:val="009F4719"/>
    <w:rsid w:val="009F5FBB"/>
    <w:rsid w:val="00A00A2E"/>
    <w:rsid w:val="00A709D3"/>
    <w:rsid w:val="00AB78DA"/>
    <w:rsid w:val="00B01D99"/>
    <w:rsid w:val="00B11450"/>
    <w:rsid w:val="00B212CA"/>
    <w:rsid w:val="00B24A83"/>
    <w:rsid w:val="00B35071"/>
    <w:rsid w:val="00B57089"/>
    <w:rsid w:val="00B86590"/>
    <w:rsid w:val="00BC38E1"/>
    <w:rsid w:val="00C1550D"/>
    <w:rsid w:val="00C44A25"/>
    <w:rsid w:val="00C5185B"/>
    <w:rsid w:val="00C84B25"/>
    <w:rsid w:val="00CF3BE8"/>
    <w:rsid w:val="00D02C30"/>
    <w:rsid w:val="00D075CD"/>
    <w:rsid w:val="00D25C6F"/>
    <w:rsid w:val="00D416A9"/>
    <w:rsid w:val="00D53519"/>
    <w:rsid w:val="00D54912"/>
    <w:rsid w:val="00E1716B"/>
    <w:rsid w:val="00E45C54"/>
    <w:rsid w:val="00EB3010"/>
    <w:rsid w:val="00EC189F"/>
    <w:rsid w:val="00EE4C00"/>
    <w:rsid w:val="00F26DF6"/>
    <w:rsid w:val="00F864B9"/>
    <w:rsid w:val="08FB572A"/>
    <w:rsid w:val="53BE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569F82B"/>
  <w15:chartTrackingRefBased/>
  <w15:docId w15:val="{572B1994-F98A-4D6F-BC12-0613A8C4CD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  <w:style w:type="character" w:styleId="Menzionenonrisolta">
    <w:name w:val="Unresolved Mention"/>
    <w:uiPriority w:val="99"/>
    <w:semiHidden/>
    <w:unhideWhenUsed/>
    <w:rsid w:val="00BC38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1B11B60977B9459DB41BEC30AE6175" ma:contentTypeVersion="17" ma:contentTypeDescription="Creare un nuovo documento." ma:contentTypeScope="" ma:versionID="484b11b6de17791cd495cdc7126bcd1f">
  <xsd:schema xmlns:xsd="http://www.w3.org/2001/XMLSchema" xmlns:xs="http://www.w3.org/2001/XMLSchema" xmlns:p="http://schemas.microsoft.com/office/2006/metadata/properties" xmlns:ns3="c8f80642-8a06-4dd4-b15d-ccf8512e7e1e" xmlns:ns4="231c07b1-0722-4d25-a8a9-61db69c3ada8" targetNamespace="http://schemas.microsoft.com/office/2006/metadata/properties" ma:root="true" ma:fieldsID="a6dbb5dd2500d5d5a091a14c3cdbf903" ns3:_="" ns4:_="">
    <xsd:import namespace="c8f80642-8a06-4dd4-b15d-ccf8512e7e1e"/>
    <xsd:import namespace="231c07b1-0722-4d25-a8a9-61db69c3ad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80642-8a06-4dd4-b15d-ccf8512e7e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c07b1-0722-4d25-a8a9-61db69c3ad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433C31-0070-4BB0-97FC-86A083326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80642-8a06-4dd4-b15d-ccf8512e7e1e"/>
    <ds:schemaRef ds:uri="231c07b1-0722-4d25-a8a9-61db69c3ad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70C59C-4F1B-414C-B209-F32D7FC2B9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Utente guest</lastModifiedBy>
  <revision>5</revision>
  <lastPrinted>2023-03-23T17:51:00.0000000Z</lastPrinted>
  <dcterms:created xsi:type="dcterms:W3CDTF">2026-05-26T06:11:00.0000000Z</dcterms:created>
  <dcterms:modified xsi:type="dcterms:W3CDTF">2026-06-18T18:35:28.8677159Z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  <property fmtid="{D5CDD505-2E9C-101B-9397-08002B2CF9AE}" pid="4" name="ContentTypeId">
    <vt:lpwstr>0x010100D41B11B60977B9459DB41BEC30AE6175</vt:lpwstr>
  </property>
  <property fmtid="{D5CDD505-2E9C-101B-9397-08002B2CF9AE}" pid="5" name="_activity">
    <vt:lpwstr/>
  </property>
</Properties>
</file>